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E420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4A4EA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A730B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A730B" w:rsidRPr="003A730B">
          <w:rPr>
            <w:bCs/>
          </w:rPr>
          <w:t>17</w:t>
        </w:r>
        <w:r w:rsidR="003A730B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4A4EAD" w:rsidRPr="004A4EA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4A4EAD" w:rsidRPr="004A4EAD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4A4EAD" w:rsidRPr="004A4EAD">
          <w:rPr>
            <w:rStyle w:val="aa"/>
          </w:rPr>
          <w:t xml:space="preserve"> Поликлиника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4A4EAD" w:rsidRPr="004A4EAD">
          <w:rPr>
            <w:u w:val="single"/>
          </w:rPr>
          <w:t xml:space="preserve"> 07143/031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4A4EAD" w:rsidRPr="004A4EAD">
          <w:rPr>
            <w:rStyle w:val="aa"/>
          </w:rPr>
          <w:t xml:space="preserve"> Заведующий детским амбулаторно-поликлиническим отделением - врач-фтизиатр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4A4EAD" w:rsidRPr="004A4EAD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4A4EAD" w:rsidRPr="004A4EA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7E4204" w:rsidRPr="001D5852" w:rsidTr="00F912F0">
        <w:trPr>
          <w:jc w:val="center"/>
        </w:trPr>
        <w:tc>
          <w:tcPr>
            <w:tcW w:w="4678" w:type="dxa"/>
            <w:vAlign w:val="center"/>
          </w:tcPr>
          <w:p w:rsidR="007E4204" w:rsidRPr="001D5852" w:rsidRDefault="007E4204" w:rsidP="007E4204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7E4204" w:rsidRPr="001D5852" w:rsidRDefault="007E4204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E4204" w:rsidRPr="007E4204" w:rsidRDefault="000A7E7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7E4204" w:rsidRPr="007E4204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E4204" w:rsidRPr="007E4204" w:rsidRDefault="007E4204" w:rsidP="00AD14A4">
      <w:r w:rsidRPr="007E4204">
        <w:t>- Руководство по эксплуатации прибора комбинированного ТКА-ПКМ (02) люксметр + яркомер;</w:t>
      </w:r>
    </w:p>
    <w:p w:rsidR="007E4204" w:rsidRPr="007E4204" w:rsidRDefault="007E4204" w:rsidP="00AD14A4">
      <w:r w:rsidRPr="007E420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7E4204" w:rsidP="00AD14A4">
      <w:r w:rsidRPr="007E4204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0A7E7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E4204" w:rsidRPr="001D5852" w:rsidTr="00234932">
        <w:trPr>
          <w:jc w:val="center"/>
        </w:trPr>
        <w:tc>
          <w:tcPr>
            <w:tcW w:w="2969" w:type="dxa"/>
            <w:vAlign w:val="center"/>
          </w:tcPr>
          <w:p w:rsidR="007E4204" w:rsidRPr="001D5852" w:rsidRDefault="007E420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E4204" w:rsidRPr="001D5852" w:rsidTr="000D1F5B">
        <w:trPr>
          <w:jc w:val="center"/>
        </w:trPr>
        <w:tc>
          <w:tcPr>
            <w:tcW w:w="3237" w:type="dxa"/>
            <w:vAlign w:val="center"/>
          </w:tcPr>
          <w:p w:rsidR="007E4204" w:rsidRPr="007E4204" w:rsidRDefault="007E420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E4204" w:rsidRPr="001D5852" w:rsidRDefault="007E420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E4204" w:rsidRPr="001D5852" w:rsidRDefault="007E420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E4204" w:rsidRPr="007E4204" w:rsidRDefault="007E4204" w:rsidP="00883461">
            <w:pPr>
              <w:pStyle w:val="a8"/>
              <w:rPr>
                <w:b/>
              </w:rPr>
            </w:pPr>
            <w:r w:rsidRPr="007E4204">
              <w:rPr>
                <w:b/>
              </w:rPr>
              <w:t>80</w:t>
            </w:r>
          </w:p>
        </w:tc>
      </w:tr>
      <w:tr w:rsidR="007E4204" w:rsidRPr="001D5852" w:rsidTr="000D1F5B">
        <w:trPr>
          <w:jc w:val="center"/>
        </w:trPr>
        <w:tc>
          <w:tcPr>
            <w:tcW w:w="3237" w:type="dxa"/>
            <w:vAlign w:val="center"/>
          </w:tcPr>
          <w:p w:rsidR="007E4204" w:rsidRPr="007E4204" w:rsidRDefault="007E420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E4204" w:rsidRPr="001D5852" w:rsidRDefault="007E4204" w:rsidP="00883461">
            <w:pPr>
              <w:pStyle w:val="a8"/>
            </w:pPr>
            <w:r>
              <w:t>310</w:t>
            </w:r>
          </w:p>
        </w:tc>
        <w:tc>
          <w:tcPr>
            <w:tcW w:w="1984" w:type="dxa"/>
            <w:vAlign w:val="center"/>
          </w:tcPr>
          <w:p w:rsidR="007E4204" w:rsidRDefault="007E420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E4204" w:rsidRPr="001D5852" w:rsidRDefault="007E420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E4204" w:rsidRPr="007E4204" w:rsidRDefault="007E420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7E4204" w:rsidRPr="007E4204">
          <w:rPr>
            <w:bCs/>
          </w:rPr>
          <w:t>-</w:t>
        </w:r>
        <w:r w:rsidR="007E4204" w:rsidRPr="007E4204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7E4204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E4204" w:rsidTr="007E4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E420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4204" w:rsidRDefault="007E4204" w:rsidP="00AA46ED">
            <w:pPr>
              <w:pStyle w:val="a8"/>
            </w:pPr>
            <w:r w:rsidRPr="007E4204">
              <w:t>Митяева Ольга Александровна</w:t>
            </w:r>
          </w:p>
        </w:tc>
      </w:tr>
      <w:tr w:rsidR="00AA46ED" w:rsidRPr="007E4204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E420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E4204" w:rsidRDefault="007E4204" w:rsidP="00AA46ED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7E4204" w:rsidTr="007E420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7E4204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E4204" w:rsidRDefault="007E4204" w:rsidP="00250DF5">
            <w:pPr>
              <w:pStyle w:val="a8"/>
            </w:pPr>
            <w:r w:rsidRPr="007E4204">
              <w:t>Лукичев Дмитрий Олегович</w:t>
            </w:r>
          </w:p>
        </w:tc>
      </w:tr>
      <w:tr w:rsidR="00250DF5" w:rsidRPr="007E4204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7E4204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7E4204" w:rsidRDefault="007E4204" w:rsidP="00250DF5">
            <w:pPr>
              <w:pStyle w:val="a8"/>
              <w:rPr>
                <w:b/>
                <w:vertAlign w:val="superscript"/>
              </w:rPr>
            </w:pPr>
            <w:r w:rsidRPr="007E4204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204" w:rsidRDefault="007E4204" w:rsidP="0076042D">
      <w:pPr>
        <w:pStyle w:val="a9"/>
      </w:pPr>
      <w:r>
        <w:separator/>
      </w:r>
    </w:p>
  </w:endnote>
  <w:endnote w:type="continuationSeparator" w:id="0">
    <w:p w:rsidR="007E4204" w:rsidRDefault="007E420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A4E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0A7E7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0A7E7E" w:rsidRPr="00F912F0">
            <w:rPr>
              <w:rStyle w:val="ad"/>
              <w:sz w:val="20"/>
              <w:szCs w:val="20"/>
            </w:rPr>
            <w:fldChar w:fldCharType="separate"/>
          </w:r>
          <w:r w:rsidR="004A4EAD">
            <w:rPr>
              <w:rStyle w:val="ad"/>
              <w:noProof/>
              <w:sz w:val="20"/>
              <w:szCs w:val="20"/>
            </w:rPr>
            <w:t>1</w:t>
          </w:r>
          <w:r w:rsidR="000A7E7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A4EAD" w:rsidRPr="004A4EA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204" w:rsidRDefault="007E4204" w:rsidP="0076042D">
      <w:pPr>
        <w:pStyle w:val="a9"/>
      </w:pPr>
      <w:r>
        <w:separator/>
      </w:r>
    </w:p>
  </w:footnote>
  <w:footnote w:type="continuationSeparator" w:id="0">
    <w:p w:rsidR="007E4204" w:rsidRDefault="007E420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07D4DE33D6084A2FAA37BB1541B83632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1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88C619E709406A9A3230554ACC0F36"/>
    <w:docVar w:name="rm_id" w:val="216"/>
    <w:docVar w:name="rm_name" w:val=" Заведующий детским амбулаторно-поликлиническим отделением - врач-фтизиатр "/>
    <w:docVar w:name="rm_number" w:val=" 07143/03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80"/>
  </w:docVars>
  <w:rsids>
    <w:rsidRoot w:val="00B87D6F"/>
    <w:rsid w:val="00025683"/>
    <w:rsid w:val="00035F4D"/>
    <w:rsid w:val="0004130D"/>
    <w:rsid w:val="00046815"/>
    <w:rsid w:val="0005566C"/>
    <w:rsid w:val="000624A8"/>
    <w:rsid w:val="000A7E7E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A730B"/>
    <w:rsid w:val="003C24DB"/>
    <w:rsid w:val="00402CAC"/>
    <w:rsid w:val="00444410"/>
    <w:rsid w:val="00471CA4"/>
    <w:rsid w:val="004A47AD"/>
    <w:rsid w:val="004A4E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7E4204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87D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3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2016-10-17T12:11:00Z</dcterms:created>
  <dcterms:modified xsi:type="dcterms:W3CDTF">2016-10-18T09:21:00Z</dcterms:modified>
</cp:coreProperties>
</file>